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B2745C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7B64EE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182C42E9" w14:textId="17706B50" w:rsidR="000D2F1B" w:rsidRPr="007B64EE" w:rsidRDefault="007B64EE" w:rsidP="00940F19">
            <w:r w:rsidRPr="007B64EE">
              <w:rPr>
                <w:rFonts w:cs="Arial"/>
              </w:rPr>
              <w:t xml:space="preserve">Sanierung Grundschule “Am Rosarium”; Los </w:t>
            </w:r>
            <w:r w:rsidR="000C445F">
              <w:rPr>
                <w:rFonts w:cs="Arial"/>
              </w:rPr>
              <w:t>2 - Trockenbauarbeiten</w:t>
            </w:r>
            <w:r w:rsidRPr="007B64EE">
              <w:rPr>
                <w:rFonts w:cs="Arial"/>
              </w:rPr>
              <w:t> </w:t>
            </w:r>
          </w:p>
        </w:tc>
      </w:tr>
      <w:tr w:rsidR="000D2F1B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7B64EE" w:rsidRDefault="000D2F1B" w:rsidP="00940F19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7B64EE" w:rsidRDefault="000D2F1B" w:rsidP="00940F19"/>
        </w:tc>
      </w:tr>
      <w:tr w:rsidR="00140608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7B64EE" w:rsidRDefault="004E122C" w:rsidP="004E122C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7B64EE" w:rsidRDefault="004E122C" w:rsidP="00940F19">
            <w:pPr>
              <w:rPr>
                <w:sz w:val="16"/>
                <w:szCs w:val="16"/>
              </w:rPr>
            </w:pPr>
            <w:r w:rsidRPr="007B64EE">
              <w:rPr>
                <w:sz w:val="16"/>
                <w:szCs w:val="16"/>
              </w:rPr>
              <w:t>Leistung</w:t>
            </w:r>
          </w:p>
        </w:tc>
      </w:tr>
      <w:tr w:rsidR="007B64EE" w:rsidRPr="008F6547" w14:paraId="4D05B3D3" w14:textId="77777777" w:rsidTr="00A91AFB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5B6AB10D" w:rsidR="007B64EE" w:rsidRPr="007B64EE" w:rsidRDefault="007B64EE" w:rsidP="007B64EE">
            <w:r w:rsidRPr="007B64EE">
              <w:t>90.5/2026/SanGSRosarium-L</w:t>
            </w:r>
            <w:r w:rsidR="000C445F">
              <w:t>2</w:t>
            </w:r>
            <w:r w:rsidRPr="007B64EE">
              <w:t>/VOB-</w:t>
            </w:r>
            <w:proofErr w:type="spellStart"/>
            <w:r w:rsidRPr="007B64EE">
              <w:t>öA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3087329E" w:rsidR="007B64EE" w:rsidRPr="007B64EE" w:rsidRDefault="007B64EE" w:rsidP="007B64EE">
            <w:r w:rsidRPr="007B64EE">
              <w:rPr>
                <w:rFonts w:cs="Arial"/>
              </w:rPr>
              <w:t>Im Schulgebäude werden sanitäre Anlagen im Rahmen der Ganztagsbetreuung neu hergerichtet. Die Arbeiten werden im Erdgeschoss (Hochparterre) und Kellergeschoß durchgeführt.</w:t>
            </w:r>
          </w:p>
        </w:tc>
      </w:tr>
      <w:tr w:rsidR="007B64EE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7B64EE" w:rsidRPr="00597968" w:rsidRDefault="007B64EE" w:rsidP="007B64EE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7B64EE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7B64EE" w:rsidRPr="00126ACC" w:rsidRDefault="007B64EE" w:rsidP="007B64EE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0C445F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7B64EE" w:rsidRPr="00597968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7B64EE" w:rsidRPr="00316B5B" w:rsidRDefault="007B64EE" w:rsidP="007B64EE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</w:t>
            </w:r>
            <w:proofErr w:type="spellStart"/>
            <w:r>
              <w:t>pdf-Format</w:t>
            </w:r>
            <w:proofErr w:type="spellEnd"/>
            <w:r>
              <w:t xml:space="preserve"> </w:t>
            </w:r>
          </w:p>
        </w:tc>
      </w:tr>
      <w:tr w:rsidR="007B64EE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7B64EE" w:rsidRDefault="007B64EE" w:rsidP="007B64EE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C445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7B64EE" w:rsidRPr="00597968" w:rsidRDefault="007B64EE" w:rsidP="007B64EE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7B64EE" w:rsidRPr="00597968" w:rsidRDefault="007B64EE" w:rsidP="007B64EE">
            <w:pPr>
              <w:jc w:val="left"/>
            </w:pPr>
            <w:r>
              <w:t xml:space="preserve">aller Leistungspositionen angebotener Produkte zu abgefragten Hersteller- und </w:t>
            </w:r>
            <w:proofErr w:type="spellStart"/>
            <w:r>
              <w:t>Fabrikatsnngaben</w:t>
            </w:r>
            <w:proofErr w:type="spellEnd"/>
            <w:r>
              <w:t xml:space="preserve"> gem. Leistungsverzeichnis </w:t>
            </w:r>
          </w:p>
        </w:tc>
      </w:tr>
      <w:tr w:rsidR="007B64EE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C445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7B64EE" w:rsidRPr="00D425A1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7B64EE" w:rsidRPr="00597968" w:rsidRDefault="007B64EE" w:rsidP="007B64E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7B64EE" w:rsidRPr="001C60F2" w14:paraId="222D271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351EBD" w14:textId="3D7714CD" w:rsidR="007B64EE" w:rsidRPr="005C27BD" w:rsidRDefault="007B64EE" w:rsidP="007B64EE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C445F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BE92741" w14:textId="48E65038" w:rsidR="007B64EE" w:rsidRPr="00D425A1" w:rsidRDefault="007B64EE" w:rsidP="007B64EE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4A93C659" w14:textId="4CDD01B1" w:rsidR="007B64EE" w:rsidRDefault="007B64EE" w:rsidP="007B64EE">
            <w:pPr>
              <w:jc w:val="left"/>
            </w:pPr>
            <w:r w:rsidRPr="00DC2799">
              <w:rPr>
                <w:rFonts w:cs="Arial"/>
              </w:rPr>
              <w:t>Erklärung zur Tariftreue, Mindeststundenentgelt und Entgeltgleichheit</w:t>
            </w:r>
            <w:r>
              <w:rPr>
                <w:rFonts w:cs="Arial"/>
              </w:rPr>
              <w:t xml:space="preserve"> </w:t>
            </w:r>
          </w:p>
        </w:tc>
      </w:tr>
      <w:tr w:rsidR="007B64EE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C445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7B64EE" w:rsidRPr="00D425A1" w:rsidRDefault="007B64EE" w:rsidP="007B64EE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7B64EE" w:rsidRPr="002A178A" w:rsidRDefault="007B64EE" w:rsidP="007B64EE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7B64EE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C445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7B64EE" w:rsidRPr="00D425A1" w:rsidRDefault="007B64EE" w:rsidP="007B64EE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7B64EE" w:rsidRPr="002A178A" w:rsidRDefault="007B64EE" w:rsidP="007B64EE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7B64EE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7B64EE" w:rsidRPr="00126ACC" w:rsidRDefault="007B64EE" w:rsidP="007B64EE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0C445F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7B64EE" w:rsidRPr="00D425A1" w:rsidRDefault="007B64EE" w:rsidP="007B64EE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7B64EE" w:rsidRPr="00D425A1" w:rsidRDefault="007B64EE" w:rsidP="007B64EE">
            <w:pPr>
              <w:jc w:val="left"/>
            </w:pPr>
            <w:r>
              <w:t>Verzeichnis der Leistungen/Kapazitäten anderer Unternehmen</w:t>
            </w:r>
          </w:p>
        </w:tc>
      </w:tr>
      <w:tr w:rsidR="007B64EE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3D58A5EF" w:rsidR="007B64EE" w:rsidRPr="00126ACC" w:rsidRDefault="007B64EE" w:rsidP="007B64EE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C445F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7B64EE" w:rsidRPr="00D425A1" w:rsidRDefault="007B64EE" w:rsidP="007B64EE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7B64EE" w:rsidRPr="00597968" w:rsidRDefault="007B64EE" w:rsidP="007B64EE">
            <w:pPr>
              <w:jc w:val="left"/>
            </w:pPr>
            <w:r>
              <w:t>Erklärung zur Verwendung von Holzprodukten</w:t>
            </w:r>
          </w:p>
        </w:tc>
      </w:tr>
      <w:tr w:rsidR="007B64EE" w:rsidRPr="001C60F2" w14:paraId="1B6A19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8518C23" w14:textId="46069DF0" w:rsidR="007B64EE" w:rsidRPr="005C27BD" w:rsidRDefault="007B64EE" w:rsidP="007B64EE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C445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B79DF20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D71A23F" w14:textId="77777777" w:rsidR="007B64EE" w:rsidRDefault="007B64EE" w:rsidP="007B64EE">
            <w:pPr>
              <w:jc w:val="left"/>
            </w:pPr>
          </w:p>
        </w:tc>
      </w:tr>
      <w:tr w:rsidR="007B64EE" w:rsidRPr="001C60F2" w14:paraId="61860AE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D16075C" w14:textId="06E5EA84" w:rsidR="007B64EE" w:rsidRPr="005C27BD" w:rsidRDefault="007B64EE" w:rsidP="007B64EE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C445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2516A9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6E31AC0" w14:textId="77777777" w:rsidR="007B64EE" w:rsidRDefault="007B64EE" w:rsidP="007B64EE">
            <w:pPr>
              <w:jc w:val="left"/>
            </w:pPr>
          </w:p>
        </w:tc>
      </w:tr>
      <w:tr w:rsidR="007B64EE" w:rsidRPr="001C60F2" w14:paraId="56F3366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61E85D7" w14:textId="77777777" w:rsidR="007B64EE" w:rsidRPr="005C27BD" w:rsidRDefault="007B64EE" w:rsidP="007B64EE"/>
        </w:tc>
        <w:tc>
          <w:tcPr>
            <w:tcW w:w="1417" w:type="dxa"/>
            <w:gridSpan w:val="4"/>
            <w:noWrap/>
            <w:vAlign w:val="center"/>
          </w:tcPr>
          <w:p w14:paraId="0C017920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908962" w14:textId="77777777" w:rsidR="007B64EE" w:rsidRDefault="007B64EE" w:rsidP="007B64EE">
            <w:pPr>
              <w:jc w:val="left"/>
            </w:pPr>
          </w:p>
        </w:tc>
      </w:tr>
      <w:tr w:rsidR="007B64EE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7B64EE" w:rsidRPr="000C28C8" w:rsidRDefault="007B64EE" w:rsidP="007B64EE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7B64EE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C445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7B64EE" w:rsidRPr="00D425A1" w:rsidRDefault="007B64EE" w:rsidP="007B64EE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7B64EE" w:rsidRPr="00597968" w:rsidRDefault="007B64EE" w:rsidP="007B64EE">
            <w:pPr>
              <w:jc w:val="left"/>
            </w:pPr>
            <w:r w:rsidRPr="00597968">
              <w:t>Eigenerklärung zur Eignung</w:t>
            </w:r>
          </w:p>
        </w:tc>
      </w:tr>
      <w:tr w:rsidR="007B64EE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7B64EE" w:rsidRPr="00126ACC" w:rsidRDefault="007B64EE" w:rsidP="007B64EE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C445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7B64EE" w:rsidRPr="00D425A1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7B64EE" w:rsidRPr="00D425A1" w:rsidRDefault="007B64EE" w:rsidP="007B64EE">
            <w:pPr>
              <w:jc w:val="left"/>
            </w:pPr>
            <w:r>
              <w:t>Einheitliche Europäische Eigenerklärung</w:t>
            </w:r>
          </w:p>
        </w:tc>
      </w:tr>
      <w:tr w:rsidR="007B64EE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7B64EE" w:rsidRPr="00126ACC" w:rsidRDefault="007B64EE" w:rsidP="007B64EE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C445F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7B64EE" w:rsidRPr="00D425A1" w:rsidRDefault="007B64EE" w:rsidP="007B64EE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7B64EE" w:rsidRPr="00D425A1" w:rsidRDefault="007B64EE" w:rsidP="007B64EE">
            <w:pPr>
              <w:jc w:val="left"/>
            </w:pPr>
            <w:r w:rsidRPr="00D425A1">
              <w:t>Angaben zur Preisermittlung</w:t>
            </w:r>
          </w:p>
        </w:tc>
      </w:tr>
      <w:tr w:rsidR="007B64EE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7B64EE" w:rsidRPr="00126ACC" w:rsidRDefault="007B64EE" w:rsidP="007B64EE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C445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7B64EE" w:rsidRDefault="007B64EE" w:rsidP="007B64EE">
            <w:pPr>
              <w:jc w:val="left"/>
            </w:pPr>
            <w:r>
              <w:t>Einwilligung zur Eintragung in die Firmendatenbank (freiwillig)</w:t>
            </w:r>
          </w:p>
        </w:tc>
      </w:tr>
      <w:tr w:rsidR="007B64EE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3D6273C3" w:rsidR="007B64EE" w:rsidRPr="005C27BD" w:rsidRDefault="007B64EE" w:rsidP="007B64EE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C445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77777777" w:rsidR="007B64EE" w:rsidRDefault="007B64EE" w:rsidP="007B64EE">
            <w:pPr>
              <w:jc w:val="left"/>
            </w:pPr>
          </w:p>
        </w:tc>
      </w:tr>
      <w:tr w:rsidR="007B64EE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7B64EE" w:rsidRPr="005C27BD" w:rsidRDefault="007B64EE" w:rsidP="007B64EE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0C445F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7B64EE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7B64EE" w:rsidRDefault="007B64EE" w:rsidP="007B64EE">
            <w:pPr>
              <w:jc w:val="left"/>
            </w:pPr>
          </w:p>
        </w:tc>
      </w:tr>
      <w:tr w:rsidR="007B64EE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7B64EE" w:rsidRPr="005C27BD" w:rsidRDefault="007B64EE" w:rsidP="007B64EE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7B64EE" w:rsidRPr="005C27BD" w:rsidRDefault="007B64EE" w:rsidP="007B64EE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7B64EE" w:rsidRDefault="007B64EE" w:rsidP="007B64EE">
            <w:pPr>
              <w:jc w:val="left"/>
            </w:pPr>
          </w:p>
        </w:tc>
      </w:tr>
      <w:tr w:rsidR="007B64EE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7B64EE" w:rsidRPr="002A178A" w:rsidRDefault="007B64EE" w:rsidP="007B64EE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7B64EE" w:rsidRPr="002A178A" w:rsidRDefault="007B64EE" w:rsidP="007B64EE">
            <w:pPr>
              <w:rPr>
                <w:sz w:val="16"/>
              </w:rPr>
            </w:pPr>
            <w:r w:rsidRPr="002A178A">
              <w:rPr>
                <w:sz w:val="16"/>
              </w:rPr>
              <w:lastRenderedPageBreak/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7B64EE" w:rsidRPr="002A178A" w:rsidRDefault="007B64EE" w:rsidP="007B64EE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7B64EE" w:rsidRPr="00D1009B" w:rsidRDefault="007B64EE" w:rsidP="007B64EE">
            <w:pPr>
              <w:rPr>
                <w:b/>
                <w:sz w:val="16"/>
                <w:szCs w:val="16"/>
              </w:rPr>
            </w:pPr>
          </w:p>
        </w:tc>
      </w:tr>
      <w:tr w:rsidR="007B64EE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7B64EE" w:rsidRPr="00410951" w:rsidRDefault="007B64EE" w:rsidP="007B64EE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7B64EE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7B64EE" w:rsidRPr="00D1009B" w:rsidRDefault="007B64EE" w:rsidP="007B64EE">
            <w:pPr>
              <w:rPr>
                <w:sz w:val="8"/>
                <w:szCs w:val="8"/>
              </w:rPr>
            </w:pPr>
          </w:p>
        </w:tc>
      </w:tr>
      <w:tr w:rsidR="007B64EE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7B64EE" w:rsidRPr="00410951" w:rsidRDefault="007B64EE" w:rsidP="007B64EE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7B64EE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7B64EE" w:rsidRPr="00D1009B" w:rsidRDefault="007B64EE" w:rsidP="007B64EE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7B64EE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7B64EE" w:rsidRPr="00D425A1" w:rsidRDefault="007B64EE" w:rsidP="007B64EE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7B64EE" w:rsidRPr="00D425A1" w:rsidRDefault="007B64EE" w:rsidP="007B64EE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7B64EE" w:rsidRPr="0089492C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7B64EE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7B64EE" w:rsidRPr="008B0B82" w:rsidRDefault="007B64EE" w:rsidP="007B64E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7B64EE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7B64EE" w:rsidRPr="00DC7388" w:rsidRDefault="007B64EE" w:rsidP="007B64EE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7B64EE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7B64EE" w:rsidRPr="00410951" w:rsidRDefault="007B64EE" w:rsidP="007B64EE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7B64EE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7B64EE" w:rsidRPr="00410951" w:rsidRDefault="007B64EE" w:rsidP="007B64EE">
            <w:pPr>
              <w:rPr>
                <w:b/>
              </w:rPr>
            </w:pPr>
          </w:p>
        </w:tc>
      </w:tr>
      <w:tr w:rsidR="007B64EE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7B64EE" w:rsidRPr="00FF10F9" w:rsidRDefault="007B64EE" w:rsidP="007B64EE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7B64EE" w:rsidRPr="00410951" w:rsidRDefault="007B64EE" w:rsidP="007B64EE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7B64EE" w:rsidRPr="00410951" w:rsidRDefault="007B64EE" w:rsidP="007B64EE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7B64EE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7B64EE" w:rsidRPr="00410951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7B64EE" w:rsidRPr="00410951" w:rsidRDefault="007B64EE" w:rsidP="007B64EE">
            <w:pPr>
              <w:rPr>
                <w:b/>
              </w:rPr>
            </w:pPr>
          </w:p>
        </w:tc>
      </w:tr>
      <w:tr w:rsidR="007B64EE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7B64EE" w:rsidRPr="00410951" w:rsidRDefault="007B64EE" w:rsidP="007B64EE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7B64EE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7B64EE" w:rsidRPr="001C60F2" w:rsidRDefault="007B64EE" w:rsidP="007B64EE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7B64EE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7B64EE" w:rsidRPr="001C60F2" w:rsidRDefault="007B64EE" w:rsidP="007B64EE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7B64EE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7B64EE" w:rsidRPr="001C60F2" w:rsidRDefault="007B64EE" w:rsidP="007B64EE">
            <w:pPr>
              <w:pStyle w:val="AnstrichTabelle"/>
            </w:pPr>
          </w:p>
        </w:tc>
      </w:tr>
      <w:tr w:rsidR="007B64EE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7B64EE" w:rsidRPr="001C60F2" w:rsidRDefault="007B64EE" w:rsidP="007B64EE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7B64EE" w:rsidRPr="00C06D23" w:rsidRDefault="007B64EE" w:rsidP="007B64EE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C445F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7B64EE" w:rsidRPr="00C06D23" w:rsidRDefault="007B64EE" w:rsidP="007B64EE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7B64EE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7B64EE" w:rsidRPr="0051062D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7B64EE" w:rsidRPr="001C60F2" w:rsidRDefault="007B64EE" w:rsidP="007B64EE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7B64EE" w:rsidRPr="001C60F2" w:rsidRDefault="007B64EE" w:rsidP="007B64EE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7B64EE" w:rsidRPr="001C60F2" w:rsidRDefault="007B64EE" w:rsidP="007B64EE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7B64EE" w:rsidRPr="001C60F2" w:rsidRDefault="007B64EE" w:rsidP="007B64EE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7B64EE" w:rsidRPr="001C60F2" w:rsidRDefault="007B64EE" w:rsidP="007B64EE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7B64EE" w:rsidRPr="001C60F2" w:rsidRDefault="007B64EE" w:rsidP="007B64EE"/>
        </w:tc>
        <w:tc>
          <w:tcPr>
            <w:tcW w:w="1134" w:type="dxa"/>
            <w:gridSpan w:val="2"/>
            <w:vAlign w:val="center"/>
          </w:tcPr>
          <w:p w14:paraId="284545AF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7B64EE" w:rsidRPr="009E0802" w:rsidRDefault="007B64EE" w:rsidP="007B64EE"/>
        </w:tc>
        <w:tc>
          <w:tcPr>
            <w:tcW w:w="1134" w:type="dxa"/>
            <w:gridSpan w:val="2"/>
            <w:vAlign w:val="center"/>
          </w:tcPr>
          <w:p w14:paraId="2F2149CA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7B64EE" w:rsidRPr="0027784E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7B64EE" w:rsidRPr="009E0802" w:rsidRDefault="007B64EE" w:rsidP="007B64EE"/>
        </w:tc>
        <w:tc>
          <w:tcPr>
            <w:tcW w:w="1134" w:type="dxa"/>
            <w:gridSpan w:val="2"/>
            <w:vAlign w:val="center"/>
          </w:tcPr>
          <w:p w14:paraId="27DAA876" w14:textId="77777777" w:rsidR="007B64EE" w:rsidRPr="009E0802" w:rsidRDefault="007B64EE" w:rsidP="007B64EE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7B64EE" w:rsidRPr="009E0802" w:rsidRDefault="007B64EE" w:rsidP="007B64EE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7B64EE" w:rsidRPr="009E0802" w:rsidRDefault="007B64EE" w:rsidP="007B64EE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7B64EE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7B64EE" w:rsidRPr="001C60F2" w:rsidRDefault="007B64EE" w:rsidP="007B64EE">
            <w:pPr>
              <w:jc w:val="left"/>
            </w:pPr>
          </w:p>
        </w:tc>
      </w:tr>
      <w:tr w:rsidR="007B64EE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7B64EE" w:rsidRPr="001C60F2" w:rsidRDefault="007B64EE" w:rsidP="007B64EE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0C445F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7B64EE" w:rsidRPr="001C60F2" w:rsidRDefault="007B64EE" w:rsidP="007B64EE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7B64EE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7B64EE" w:rsidRPr="00FF10F9" w:rsidDel="00594545" w:rsidRDefault="007B64EE" w:rsidP="007B64EE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7B64EE" w:rsidRPr="001C60F2" w:rsidRDefault="007B64EE" w:rsidP="007B64EE">
            <w:pPr>
              <w:jc w:val="left"/>
            </w:pPr>
          </w:p>
        </w:tc>
      </w:tr>
      <w:tr w:rsidR="007B64EE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7B64EE" w:rsidRPr="001C60F2" w:rsidRDefault="007B64EE" w:rsidP="007B64EE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7B64EE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7B64EE" w:rsidRPr="0027784E" w:rsidRDefault="007B64EE" w:rsidP="007B64EE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7B64EE" w:rsidRPr="0027784E" w:rsidRDefault="007B64EE" w:rsidP="007B64EE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C445F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7B64EE" w:rsidRDefault="007B64EE" w:rsidP="007B64EE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7B64EE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7B64EE" w:rsidRPr="0027784E" w:rsidRDefault="007B64EE" w:rsidP="007B64EE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7B64EE" w:rsidRPr="00E92DDD" w:rsidRDefault="007B64EE" w:rsidP="007B64EE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0C445F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7B64EE" w:rsidRDefault="007B64EE" w:rsidP="007B64EE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7B64EE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7B64EE" w:rsidRPr="00410951" w:rsidRDefault="007B64EE" w:rsidP="007B64EE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7B64EE" w:rsidRDefault="007B64EE" w:rsidP="002A178A"/>
    <w:p w14:paraId="2E73AE3D" w14:textId="77777777" w:rsidR="007B64EE" w:rsidRPr="002A178A" w:rsidRDefault="007B64EE" w:rsidP="002A178A"/>
  </w:footnote>
  <w:footnote w:id="3">
    <w:p w14:paraId="27AC037B" w14:textId="533F996A" w:rsidR="007B64EE" w:rsidRPr="00997FC2" w:rsidRDefault="007B64EE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7B64EE" w:rsidRPr="006F2B9B" w:rsidRDefault="007B64EE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7B64EE" w:rsidRPr="00C0002D" w:rsidRDefault="007B64EE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87771921">
    <w:abstractNumId w:val="1"/>
  </w:num>
  <w:num w:numId="2" w16cid:durableId="741296288">
    <w:abstractNumId w:val="7"/>
  </w:num>
  <w:num w:numId="3" w16cid:durableId="216209439">
    <w:abstractNumId w:val="9"/>
  </w:num>
  <w:num w:numId="4" w16cid:durableId="1075511341">
    <w:abstractNumId w:val="23"/>
  </w:num>
  <w:num w:numId="5" w16cid:durableId="1298756044">
    <w:abstractNumId w:val="11"/>
  </w:num>
  <w:num w:numId="6" w16cid:durableId="1166167943">
    <w:abstractNumId w:val="3"/>
  </w:num>
  <w:num w:numId="7" w16cid:durableId="734398946">
    <w:abstractNumId w:val="14"/>
  </w:num>
  <w:num w:numId="8" w16cid:durableId="152381133">
    <w:abstractNumId w:val="10"/>
  </w:num>
  <w:num w:numId="9" w16cid:durableId="509951750">
    <w:abstractNumId w:val="22"/>
  </w:num>
  <w:num w:numId="10" w16cid:durableId="1027609523">
    <w:abstractNumId w:val="6"/>
  </w:num>
  <w:num w:numId="11" w16cid:durableId="594826702">
    <w:abstractNumId w:val="13"/>
  </w:num>
  <w:num w:numId="12" w16cid:durableId="653947738">
    <w:abstractNumId w:val="13"/>
  </w:num>
  <w:num w:numId="13" w16cid:durableId="1993826466">
    <w:abstractNumId w:val="13"/>
  </w:num>
  <w:num w:numId="14" w16cid:durableId="1368095658">
    <w:abstractNumId w:val="13"/>
  </w:num>
  <w:num w:numId="15" w16cid:durableId="897981993">
    <w:abstractNumId w:val="13"/>
  </w:num>
  <w:num w:numId="16" w16cid:durableId="1302883249">
    <w:abstractNumId w:val="2"/>
  </w:num>
  <w:num w:numId="17" w16cid:durableId="213084486">
    <w:abstractNumId w:val="2"/>
  </w:num>
  <w:num w:numId="18" w16cid:durableId="1954358912">
    <w:abstractNumId w:val="18"/>
  </w:num>
  <w:num w:numId="19" w16cid:durableId="1016495494">
    <w:abstractNumId w:val="15"/>
  </w:num>
  <w:num w:numId="20" w16cid:durableId="1957903598">
    <w:abstractNumId w:val="12"/>
  </w:num>
  <w:num w:numId="21" w16cid:durableId="938680532">
    <w:abstractNumId w:val="8"/>
  </w:num>
  <w:num w:numId="22" w16cid:durableId="323583655">
    <w:abstractNumId w:val="0"/>
  </w:num>
  <w:num w:numId="23" w16cid:durableId="1224753730">
    <w:abstractNumId w:val="17"/>
  </w:num>
  <w:num w:numId="24" w16cid:durableId="112091917">
    <w:abstractNumId w:val="20"/>
  </w:num>
  <w:num w:numId="25" w16cid:durableId="1281910258">
    <w:abstractNumId w:val="21"/>
  </w:num>
  <w:num w:numId="26" w16cid:durableId="1278754115">
    <w:abstractNumId w:val="4"/>
  </w:num>
  <w:num w:numId="27" w16cid:durableId="1474174564">
    <w:abstractNumId w:val="16"/>
  </w:num>
  <w:num w:numId="28" w16cid:durableId="283116381">
    <w:abstractNumId w:val="19"/>
  </w:num>
  <w:num w:numId="29" w16cid:durableId="1692148259">
    <w:abstractNumId w:val="2"/>
  </w:num>
  <w:num w:numId="30" w16cid:durableId="1215502518">
    <w:abstractNumId w:val="2"/>
  </w:num>
  <w:num w:numId="31" w16cid:durableId="942952476">
    <w:abstractNumId w:val="2"/>
  </w:num>
  <w:num w:numId="32" w16cid:durableId="162740660">
    <w:abstractNumId w:val="2"/>
  </w:num>
  <w:num w:numId="33" w16cid:durableId="17859976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fvNhkTffWzPVcb8qo+X1kYh+3pdA5FZrknPGTHZmefX6u9SPMpjWHhVnBO0CAxs+wNj2pSSd6DsSr7VRjB6JQ==" w:salt="KAkQzj9W6T+XanfKGqx7Mw=="/>
  <w:defaultTabStop w:val="709"/>
  <w:autoHyphenation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C445F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3172F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1AEF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07F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64EE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A4F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736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896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11</cp:revision>
  <cp:lastPrinted>2024-12-16T09:26:00Z</cp:lastPrinted>
  <dcterms:created xsi:type="dcterms:W3CDTF">2024-12-16T09:49:00Z</dcterms:created>
  <dcterms:modified xsi:type="dcterms:W3CDTF">2026-06-30T05:26:00Z</dcterms:modified>
</cp:coreProperties>
</file>